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6CB" w:rsidRDefault="00E616CB">
      <w:r>
        <w:t>Name: _______________________________________</w:t>
      </w:r>
      <w:r>
        <w:tab/>
      </w:r>
      <w:r>
        <w:tab/>
      </w:r>
      <w:r>
        <w:tab/>
        <w:t>Date: _________________________</w:t>
      </w:r>
    </w:p>
    <w:p w:rsidR="00E616CB" w:rsidRDefault="00E616CB"/>
    <w:p w:rsidR="00E616CB" w:rsidRDefault="00E616CB" w:rsidP="007D26DD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 xml:space="preserve">Mathematics </w:t>
      </w:r>
      <w:r w:rsidRPr="007D26DD">
        <w:rPr>
          <w:b/>
          <w:sz w:val="32"/>
          <w:u w:val="single"/>
        </w:rPr>
        <w:t>Open-Ended Item</w:t>
      </w:r>
    </w:p>
    <w:p w:rsidR="00E616CB" w:rsidRDefault="00E616CB" w:rsidP="007D26DD">
      <w:pPr>
        <w:jc w:val="center"/>
      </w:pPr>
    </w:p>
    <w:p w:rsidR="00E616CB" w:rsidRDefault="00E616CB" w:rsidP="007D26DD">
      <w:r w:rsidRPr="007D26DD">
        <w:rPr>
          <w:u w:val="single"/>
        </w:rPr>
        <w:t>Question Info</w:t>
      </w:r>
      <w:r>
        <w:t xml:space="preserve">:  The circle graph drawn below reports how students spend there time after school.  </w:t>
      </w:r>
    </w:p>
    <w:p w:rsidR="00E616CB" w:rsidRDefault="00E616CB" w:rsidP="007D26DD"/>
    <w:p w:rsidR="00E616CB" w:rsidRPr="00AC05D8" w:rsidRDefault="00E616CB" w:rsidP="00AC05D8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0pt;margin-top:148.85pt;width:90pt;height:24pt;z-index:251658240" stroked="f">
            <v:textbox style="mso-next-textbox:#_x0000_s1026">
              <w:txbxContent>
                <w:p w:rsidR="00E616CB" w:rsidRDefault="00E616CB"/>
              </w:txbxContent>
            </v:textbox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.75pt;height:184.5pt">
            <v:imagedata r:id="rId5" o:title=""/>
          </v:shape>
        </w:pict>
      </w:r>
    </w:p>
    <w:p w:rsidR="00E616CB" w:rsidRDefault="00E616CB" w:rsidP="007D26DD"/>
    <w:p w:rsidR="00E616CB" w:rsidRDefault="00E616CB">
      <w:r>
        <w:t>Use the circle graph above to answer the following questions.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8760"/>
      </w:tblGrid>
      <w:tr w:rsidR="00E616CB" w:rsidRPr="00772156" w:rsidTr="00204DED">
        <w:trPr>
          <w:trHeight w:val="3034"/>
        </w:trPr>
        <w:tc>
          <w:tcPr>
            <w:tcW w:w="8760" w:type="dxa"/>
          </w:tcPr>
          <w:p w:rsidR="00E616CB" w:rsidRPr="00772156" w:rsidRDefault="00E616CB">
            <w:r w:rsidRPr="00772156">
              <w:t xml:space="preserve">A.  </w:t>
            </w:r>
            <w:r>
              <w:t>What percentage of students is involved with Basketball?  Explain your answer.</w:t>
            </w:r>
          </w:p>
        </w:tc>
      </w:tr>
      <w:tr w:rsidR="00E616CB" w:rsidRPr="00772156" w:rsidTr="00204DED">
        <w:trPr>
          <w:trHeight w:val="1494"/>
        </w:trPr>
        <w:tc>
          <w:tcPr>
            <w:tcW w:w="8760" w:type="dxa"/>
          </w:tcPr>
          <w:p w:rsidR="00E616CB" w:rsidRDefault="00E616CB" w:rsidP="00B943AE">
            <w:pPr>
              <w:ind w:left="360" w:hanging="360"/>
            </w:pPr>
            <w:r w:rsidRPr="00772156">
              <w:t xml:space="preserve">B.  </w:t>
            </w:r>
            <w:r>
              <w:t>What percentage of students is involved in non-sport related activities?  Explain you answer.</w:t>
            </w:r>
          </w:p>
          <w:p w:rsidR="00E616CB" w:rsidRDefault="00E616CB"/>
          <w:p w:rsidR="00E616CB" w:rsidRDefault="00E616CB"/>
          <w:p w:rsidR="00E616CB" w:rsidRDefault="00E616CB"/>
          <w:p w:rsidR="00E616CB" w:rsidRDefault="00E616CB"/>
          <w:p w:rsidR="00E616CB" w:rsidRDefault="00E616CB"/>
          <w:p w:rsidR="00E616CB" w:rsidRDefault="00E616CB"/>
          <w:p w:rsidR="00E616CB" w:rsidRDefault="00E616CB"/>
          <w:p w:rsidR="00E616CB" w:rsidRDefault="00E616CB"/>
          <w:p w:rsidR="00E616CB" w:rsidRPr="00772156" w:rsidRDefault="00E616CB"/>
        </w:tc>
      </w:tr>
      <w:tr w:rsidR="00E616CB" w:rsidRPr="00772156" w:rsidTr="00204DED">
        <w:trPr>
          <w:trHeight w:val="1494"/>
        </w:trPr>
        <w:tc>
          <w:tcPr>
            <w:tcW w:w="8760" w:type="dxa"/>
          </w:tcPr>
          <w:p w:rsidR="00E616CB" w:rsidRDefault="00E616CB" w:rsidP="00B943AE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</w:pPr>
            <w:r>
              <w:t>Using the circle graph above, what is the probability you select a student who attends an Academic program after school if there are a total of 780 students participating?  Show your work.</w:t>
            </w:r>
          </w:p>
          <w:p w:rsidR="00E616CB" w:rsidRDefault="00E616CB" w:rsidP="00B943AE"/>
          <w:p w:rsidR="00E616CB" w:rsidRDefault="00E616CB" w:rsidP="00B943AE"/>
          <w:p w:rsidR="00E616CB" w:rsidRDefault="00E616CB" w:rsidP="00B943AE"/>
          <w:p w:rsidR="00E616CB" w:rsidRDefault="00E616CB" w:rsidP="00B943AE"/>
          <w:p w:rsidR="00E616CB" w:rsidRDefault="00E616CB" w:rsidP="00B943AE"/>
          <w:p w:rsidR="00E616CB" w:rsidRDefault="00E616CB" w:rsidP="00B943AE"/>
          <w:p w:rsidR="00E616CB" w:rsidRDefault="00E616CB" w:rsidP="00B943AE"/>
          <w:p w:rsidR="00E616CB" w:rsidRDefault="00E616CB" w:rsidP="00B943AE"/>
          <w:p w:rsidR="00E616CB" w:rsidRDefault="00E616CB" w:rsidP="00B943AE"/>
          <w:p w:rsidR="00E616CB" w:rsidRPr="00772156" w:rsidRDefault="00E616CB" w:rsidP="00B943AE"/>
        </w:tc>
      </w:tr>
    </w:tbl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>
      <w:r>
        <w:t>Grade 8 Algebra Prentice Hall Chapter 2 Lessons 6 &amp; 7 Open Ended</w:t>
      </w:r>
    </w:p>
    <w:p w:rsidR="00E616CB" w:rsidRDefault="00E616CB">
      <w:r>
        <w:t>Top Scoring Response:</w:t>
      </w:r>
    </w:p>
    <w:p w:rsidR="00E616CB" w:rsidRDefault="00E616CB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856"/>
      </w:tblGrid>
      <w:tr w:rsidR="00E616CB" w:rsidTr="0024144D">
        <w:tc>
          <w:tcPr>
            <w:tcW w:w="8856" w:type="dxa"/>
          </w:tcPr>
          <w:p w:rsidR="00E616CB" w:rsidRDefault="00E616CB" w:rsidP="0024144D">
            <w:pPr>
              <w:jc w:val="center"/>
            </w:pPr>
            <w:r>
              <w:t>Part A Answer</w:t>
            </w:r>
          </w:p>
        </w:tc>
      </w:tr>
      <w:tr w:rsidR="00E616CB" w:rsidTr="0024144D">
        <w:tc>
          <w:tcPr>
            <w:tcW w:w="8856" w:type="dxa"/>
          </w:tcPr>
          <w:p w:rsidR="00E616CB" w:rsidRDefault="00E616CB" w:rsidP="001D0BB4"/>
          <w:p w:rsidR="00E616CB" w:rsidRDefault="00E616CB" w:rsidP="001D0BB4">
            <w:r>
              <w:t>20%</w:t>
            </w:r>
          </w:p>
          <w:p w:rsidR="00E616CB" w:rsidRDefault="00E616CB" w:rsidP="001D0BB4">
            <w:r>
              <w:t>Example:  I added up the other categories and found the sum to be 80%.  I then subtracted that from 100% to find the missing percentage for Basketball.</w:t>
            </w:r>
          </w:p>
          <w:p w:rsidR="00E616CB" w:rsidRDefault="00E616CB" w:rsidP="001D0BB4"/>
          <w:p w:rsidR="00E616CB" w:rsidRDefault="00E616CB" w:rsidP="001D0BB4"/>
        </w:tc>
      </w:tr>
    </w:tbl>
    <w:tbl>
      <w:tblPr>
        <w:tblpPr w:leftFromText="180" w:rightFromText="180" w:vertAnchor="text" w:horzAnchor="margin" w:tblpY="221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856"/>
      </w:tblGrid>
      <w:tr w:rsidR="00E616CB" w:rsidTr="0024144D">
        <w:tc>
          <w:tcPr>
            <w:tcW w:w="8856" w:type="dxa"/>
          </w:tcPr>
          <w:p w:rsidR="00E616CB" w:rsidRDefault="00E616CB" w:rsidP="0024144D">
            <w:pPr>
              <w:jc w:val="center"/>
            </w:pPr>
            <w:r>
              <w:t>Part B Answer</w:t>
            </w:r>
          </w:p>
        </w:tc>
      </w:tr>
      <w:tr w:rsidR="00E616CB" w:rsidTr="0024144D">
        <w:tc>
          <w:tcPr>
            <w:tcW w:w="8856" w:type="dxa"/>
          </w:tcPr>
          <w:p w:rsidR="00E616CB" w:rsidRDefault="00E616CB" w:rsidP="0024144D"/>
          <w:p w:rsidR="00E616CB" w:rsidRDefault="00E616CB" w:rsidP="0024144D">
            <w:r>
              <w:t>55%</w:t>
            </w:r>
          </w:p>
          <w:p w:rsidR="00E616CB" w:rsidRDefault="00E616CB" w:rsidP="0024144D">
            <w:r>
              <w:t>Example:  I added up Library (15%) and Academics (40%) to get a total of 55%.</w:t>
            </w:r>
          </w:p>
          <w:p w:rsidR="00E616CB" w:rsidRDefault="00E616CB" w:rsidP="0024144D"/>
          <w:p w:rsidR="00E616CB" w:rsidRDefault="00E616CB" w:rsidP="0024144D"/>
        </w:tc>
      </w:tr>
    </w:tbl>
    <w:p w:rsidR="00E616CB" w:rsidRDefault="00E616CB"/>
    <w:p w:rsidR="00E616CB" w:rsidRDefault="00E616CB">
      <w:r>
        <w:t>(1 score point)</w:t>
      </w:r>
    </w:p>
    <w:p w:rsidR="00E616CB" w:rsidRDefault="00E616CB">
      <w:r>
        <w:tab/>
      </w:r>
    </w:p>
    <w:p w:rsidR="00E616CB" w:rsidRDefault="00E616CB">
      <w:r>
        <w:t>1 point for correct answer and complete explanation (0.5 point for correct answer with incomplete or no explanation)</w:t>
      </w:r>
    </w:p>
    <w:p w:rsidR="00E616CB" w:rsidRDefault="00E616CB"/>
    <w:p w:rsidR="00E616CB" w:rsidRDefault="00E616CB"/>
    <w:p w:rsidR="00E616CB" w:rsidRDefault="00E616CB"/>
    <w:p w:rsidR="00E616CB" w:rsidRDefault="00E616CB">
      <w:r>
        <w:t>(1 score point)</w:t>
      </w:r>
    </w:p>
    <w:p w:rsidR="00E616CB" w:rsidRDefault="00E616CB"/>
    <w:p w:rsidR="00E616CB" w:rsidRDefault="00E616CB" w:rsidP="001D0BB4">
      <w:r>
        <w:t>1 point for correct answer and complete explanation (0.5 point for correct answer with incomplete or no explanation)</w:t>
      </w:r>
    </w:p>
    <w:p w:rsidR="00E616CB" w:rsidRDefault="00E616CB"/>
    <w:p w:rsidR="00E616CB" w:rsidRDefault="00E616CB"/>
    <w:tbl>
      <w:tblPr>
        <w:tblpPr w:leftFromText="180" w:rightFromText="180" w:vertAnchor="text" w:horzAnchor="margin" w:tblpY="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856"/>
      </w:tblGrid>
      <w:tr w:rsidR="00E616CB" w:rsidTr="0024144D">
        <w:tc>
          <w:tcPr>
            <w:tcW w:w="8856" w:type="dxa"/>
          </w:tcPr>
          <w:p w:rsidR="00E616CB" w:rsidRDefault="00E616CB" w:rsidP="0024144D">
            <w:pPr>
              <w:jc w:val="center"/>
            </w:pPr>
            <w:r>
              <w:t>Part C Answer</w:t>
            </w:r>
          </w:p>
        </w:tc>
      </w:tr>
      <w:tr w:rsidR="00E616CB" w:rsidTr="0024144D">
        <w:tc>
          <w:tcPr>
            <w:tcW w:w="8856" w:type="dxa"/>
          </w:tcPr>
          <w:p w:rsidR="00E616CB" w:rsidRPr="0024144D" w:rsidRDefault="00E616CB" w:rsidP="0024144D">
            <w:pPr>
              <w:rPr>
                <w:u w:val="single"/>
              </w:rPr>
            </w:pPr>
            <w:r w:rsidRPr="0024144D">
              <w:rPr>
                <w:u w:val="single"/>
              </w:rPr>
              <w:t xml:space="preserve">40 </w:t>
            </w:r>
            <w:r>
              <w:t xml:space="preserve"> =  </w:t>
            </w:r>
            <w:r w:rsidRPr="0024144D">
              <w:rPr>
                <w:u w:val="single"/>
              </w:rPr>
              <w:t xml:space="preserve"> x  </w:t>
            </w:r>
            <w:r w:rsidRPr="00083FCA">
              <w:t xml:space="preserve">                                                                                    0.40</w:t>
            </w:r>
            <w:r>
              <w:t xml:space="preserve"> * 780 = 312 students</w:t>
            </w:r>
          </w:p>
          <w:p w:rsidR="00E616CB" w:rsidRDefault="00E616CB" w:rsidP="0024144D">
            <w:r>
              <w:t>100    780</w:t>
            </w:r>
          </w:p>
          <w:p w:rsidR="00E616CB" w:rsidRDefault="00E616CB" w:rsidP="0024144D"/>
          <w:p w:rsidR="00E616CB" w:rsidRDefault="00E616CB" w:rsidP="0024144D">
            <w:r>
              <w:t>100x = 40(780)</w:t>
            </w:r>
          </w:p>
          <w:p w:rsidR="00E616CB" w:rsidRDefault="00E616CB" w:rsidP="0024144D">
            <w:r>
              <w:t xml:space="preserve">                                                                         Or </w:t>
            </w:r>
          </w:p>
          <w:p w:rsidR="00E616CB" w:rsidRDefault="00E616CB" w:rsidP="0024144D">
            <w:r>
              <w:t>x =  40(780)/100</w:t>
            </w:r>
          </w:p>
          <w:p w:rsidR="00E616CB" w:rsidRDefault="00E616CB" w:rsidP="0024144D"/>
          <w:p w:rsidR="00E616CB" w:rsidRDefault="00E616CB" w:rsidP="0024144D">
            <w:r>
              <w:t>x = 312 students</w:t>
            </w:r>
          </w:p>
        </w:tc>
      </w:tr>
    </w:tbl>
    <w:p w:rsidR="00E616CB" w:rsidRDefault="00E616CB" w:rsidP="001D0BB4"/>
    <w:p w:rsidR="00E616CB" w:rsidRDefault="00E616CB" w:rsidP="001D0BB4">
      <w:r>
        <w:t>(2 score point)</w:t>
      </w:r>
    </w:p>
    <w:p w:rsidR="00E616CB" w:rsidRDefault="00E616CB" w:rsidP="001D0BB4"/>
    <w:p w:rsidR="00E616CB" w:rsidRDefault="00E616CB" w:rsidP="001D0BB4">
      <w:r>
        <w:t>1 point for correct answer</w:t>
      </w:r>
    </w:p>
    <w:p w:rsidR="00E616CB" w:rsidRDefault="00E616CB" w:rsidP="001D0BB4">
      <w:r>
        <w:t>1 point for showing correct work</w:t>
      </w:r>
    </w:p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p w:rsidR="00E616CB" w:rsidRDefault="00E616CB"/>
    <w:sectPr w:rsidR="00E616CB" w:rsidSect="008561A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212F0"/>
    <w:multiLevelType w:val="hybridMultilevel"/>
    <w:tmpl w:val="16AC43A0"/>
    <w:lvl w:ilvl="0" w:tplc="0409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val="fullPage" w:percent="101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26DD"/>
    <w:rsid w:val="0006725C"/>
    <w:rsid w:val="00083FCA"/>
    <w:rsid w:val="001D0BB4"/>
    <w:rsid w:val="00204DED"/>
    <w:rsid w:val="0024144D"/>
    <w:rsid w:val="00374258"/>
    <w:rsid w:val="004F1EB0"/>
    <w:rsid w:val="00555FC1"/>
    <w:rsid w:val="006809D4"/>
    <w:rsid w:val="00772156"/>
    <w:rsid w:val="007D26DD"/>
    <w:rsid w:val="00853ADF"/>
    <w:rsid w:val="008561A8"/>
    <w:rsid w:val="00A82CCA"/>
    <w:rsid w:val="00AC05D8"/>
    <w:rsid w:val="00B943AE"/>
    <w:rsid w:val="00C63A4C"/>
    <w:rsid w:val="00DA5174"/>
    <w:rsid w:val="00E61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FC1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D26D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254</Words>
  <Characters>1449</Characters>
  <Application>Microsoft Office Outlook</Application>
  <DocSecurity>0</DocSecurity>
  <Lines>0</Lines>
  <Paragraphs>0</Paragraphs>
  <ScaleCrop>false</ScaleCrop>
  <Company>Harrisburg City School District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 _______________________________________</dc:title>
  <dc:subject/>
  <dc:creator/>
  <cp:keywords/>
  <dc:description/>
  <cp:lastModifiedBy>cshatto</cp:lastModifiedBy>
  <cp:revision>2</cp:revision>
  <dcterms:created xsi:type="dcterms:W3CDTF">2010-01-25T17:51:00Z</dcterms:created>
  <dcterms:modified xsi:type="dcterms:W3CDTF">2010-01-25T17:51:00Z</dcterms:modified>
</cp:coreProperties>
</file>